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9" w:type="dxa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9"/>
      </w:tblGrid>
      <w:tr w:rsidR="00E84E10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E10" w:rsidRDefault="00E84E10" w:rsidP="003911D0">
            <w:r>
              <w:t>Приложение 8</w:t>
            </w:r>
          </w:p>
        </w:tc>
      </w:tr>
      <w:tr w:rsidR="00E84E10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4E10" w:rsidRDefault="00E84E10" w:rsidP="003911D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E10" w:rsidRDefault="00E84E10" w:rsidP="003911D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84E10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E10" w:rsidRDefault="00E84E10" w:rsidP="003911D0">
            <w:r>
              <w:t>от 06.12.2018 № 44-324</w:t>
            </w:r>
          </w:p>
        </w:tc>
      </w:tr>
      <w:tr w:rsidR="00E84E10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E10" w:rsidRDefault="00E84E10" w:rsidP="003911D0"/>
        </w:tc>
      </w:tr>
      <w:tr w:rsidR="00E84E10" w:rsidTr="00E84E10">
        <w:trPr>
          <w:cantSplit/>
        </w:trPr>
        <w:tc>
          <w:tcPr>
            <w:tcW w:w="14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4E10" w:rsidRDefault="00E84E10" w:rsidP="003911D0">
            <w:pPr>
              <w:jc w:val="center"/>
              <w:rPr>
                <w:b/>
              </w:rPr>
            </w:pPr>
            <w:r w:rsidRPr="00F549A9">
              <w:rPr>
                <w:b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  <w:p w:rsidR="00E84E10" w:rsidRDefault="00E84E10" w:rsidP="003911D0">
            <w:pPr>
              <w:jc w:val="center"/>
            </w:pPr>
            <w:r>
              <w:t>(в редакции решения Саратовской городской Думы от 28.02.2019 № 47-339, 28.03.2019 № 48-351,</w:t>
            </w:r>
          </w:p>
          <w:p w:rsidR="00E84E10" w:rsidRDefault="00E84E10" w:rsidP="003911D0">
            <w:pPr>
              <w:jc w:val="center"/>
            </w:pPr>
            <w:r>
              <w:t>25.04.2019 № 49-363, 13.06.2019 № 52-381, 25.07.2019 № 54-398, 05.09.2019 № 55-416, 26.09.2019 № 56-426,</w:t>
            </w:r>
          </w:p>
          <w:p w:rsidR="00E84E10" w:rsidRDefault="00E84E10" w:rsidP="003911D0">
            <w:pPr>
              <w:jc w:val="center"/>
            </w:pPr>
            <w:r>
              <w:t>24.10.2019 № 57-433, 28.11.2019 № 58-442</w:t>
            </w:r>
            <w:r>
              <w:t>, 24.12.2019 № 60-464</w:t>
            </w:r>
            <w:r>
              <w:t>)</w:t>
            </w:r>
          </w:p>
        </w:tc>
      </w:tr>
      <w:tr w:rsidR="00337308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  <w:tr w:rsidR="00337308" w:rsidTr="00E84E1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тыс. руб.</w:t>
            </w:r>
          </w:p>
        </w:tc>
      </w:tr>
      <w:tr w:rsidR="00337308" w:rsidTr="00E84E1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2021 год</w:t>
            </w:r>
          </w:p>
        </w:tc>
      </w:tr>
    </w:tbl>
    <w:p w:rsidR="00337308" w:rsidRPr="00337308" w:rsidRDefault="0033730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74"/>
        <w:gridCol w:w="1419"/>
      </w:tblGrid>
      <w:tr w:rsidR="00337308" w:rsidTr="0033730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5</w:t>
            </w:r>
          </w:p>
        </w:tc>
      </w:tr>
      <w:tr w:rsidR="00337308" w:rsidTr="0033730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60 000,0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60 000,0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34 550,0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23 757,1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10 892,9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4 826,8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14 557,1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31 416,1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</w:pPr>
            <w:r>
              <w:t>2 336 372,</w:t>
            </w:r>
            <w:r w:rsidR="006E3EE5">
              <w:t>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322 967,1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1 053 661,5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д.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37308">
            <w:pPr>
              <w:jc w:val="right"/>
            </w:pPr>
            <w:r>
              <w:t>133 550,6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131 469,</w:t>
            </w:r>
            <w:r w:rsidR="00800C5B"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129 638,1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137 449,0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187 347,7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187 347,7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229 968,1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90 729,</w:t>
            </w:r>
            <w:r w:rsidR="00FE3557"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65 309,7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219 836,7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182 863,3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830 619,9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19 109,9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39 880,6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80 339,3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предпроектной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3 737,3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предпроектной документации на строительство стадиона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32 965,0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410 988,0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483 861,6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306 955,0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фонтана «Мелодия» по проспекту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991,1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104 450,0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2 865,5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14 413,5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2 281,0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2 112,5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пристройки и открытых спортивных площадок МОУ «СОШ №5» по адресу: г. Саратов, ул. Огородная, д. 196»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пристройки с бассейном МОУ «СОШ № 84» по адресу: г. Саратов, ул. Южно-Зеленая, 11а»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2 620,0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учебного корпуса МОУ«ООШ № 78» по адресу: г. Саратов, ул. Огородная, д.173»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125 929,</w:t>
            </w:r>
            <w:r w:rsidR="00FE3557">
              <w:t>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19 342,1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10 657,9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94 813,</w:t>
            </w:r>
            <w:r w:rsidR="00FE3557"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1 116,1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</w:pPr>
            <w:r>
              <w:t>2 972 934,</w:t>
            </w:r>
            <w:r w:rsidR="006E3EE5">
              <w:t>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466 020,5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1 113 661,5</w:t>
            </w:r>
          </w:p>
        </w:tc>
      </w:tr>
      <w:tr w:rsidR="00337308" w:rsidTr="0033730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45 196,5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196,5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129 154,1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191 833,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129 154,1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191 833,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174 350,6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236 833,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3 147 28</w:t>
            </w:r>
            <w:r w:rsidR="00FE3557">
              <w:rPr>
                <w:b/>
                <w:bCs/>
              </w:rPr>
              <w:t>5</w:t>
            </w:r>
            <w:r>
              <w:rPr>
                <w:b/>
                <w:bCs/>
              </w:rPr>
              <w:t>,</w:t>
            </w:r>
            <w:r w:rsidR="006E3EE5">
              <w:rPr>
                <w:b/>
                <w:bCs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702 853,6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</w:tbl>
    <w:p w:rsidR="00E2598B" w:rsidRPr="00337308" w:rsidRDefault="00E2598B" w:rsidP="00337308"/>
    <w:sectPr w:rsidR="00E2598B" w:rsidRPr="00337308" w:rsidSect="0033730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623" w:rsidRDefault="008C1623" w:rsidP="00337308">
      <w:r>
        <w:separator/>
      </w:r>
    </w:p>
  </w:endnote>
  <w:endnote w:type="continuationSeparator" w:id="1">
    <w:p w:rsidR="008C1623" w:rsidRDefault="008C1623" w:rsidP="00337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623" w:rsidRDefault="008C1623" w:rsidP="00337308">
      <w:r>
        <w:separator/>
      </w:r>
    </w:p>
  </w:footnote>
  <w:footnote w:type="continuationSeparator" w:id="1">
    <w:p w:rsidR="008C1623" w:rsidRDefault="008C1623" w:rsidP="003373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308" w:rsidRDefault="000B382A" w:rsidP="00FA1F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73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7308" w:rsidRDefault="003373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308" w:rsidRDefault="000B382A" w:rsidP="00FA1F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73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4E10">
      <w:rPr>
        <w:rStyle w:val="a7"/>
        <w:noProof/>
      </w:rPr>
      <w:t>5</w:t>
    </w:r>
    <w:r>
      <w:rPr>
        <w:rStyle w:val="a7"/>
      </w:rPr>
      <w:fldChar w:fldCharType="end"/>
    </w:r>
  </w:p>
  <w:p w:rsidR="00337308" w:rsidRDefault="003373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37308"/>
    <w:rsid w:val="000B382A"/>
    <w:rsid w:val="001B067B"/>
    <w:rsid w:val="002C3F39"/>
    <w:rsid w:val="00337308"/>
    <w:rsid w:val="005B4B6D"/>
    <w:rsid w:val="006808C6"/>
    <w:rsid w:val="006E3EE5"/>
    <w:rsid w:val="007052B5"/>
    <w:rsid w:val="00800C5B"/>
    <w:rsid w:val="008C1623"/>
    <w:rsid w:val="00A24CAF"/>
    <w:rsid w:val="00A934E8"/>
    <w:rsid w:val="00B65EA4"/>
    <w:rsid w:val="00B912FD"/>
    <w:rsid w:val="00DE5BA0"/>
    <w:rsid w:val="00E2598B"/>
    <w:rsid w:val="00E84E10"/>
    <w:rsid w:val="00F6400A"/>
    <w:rsid w:val="00FE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73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7308"/>
  </w:style>
  <w:style w:type="paragraph" w:styleId="a5">
    <w:name w:val="footer"/>
    <w:basedOn w:val="a"/>
    <w:link w:val="a6"/>
    <w:uiPriority w:val="99"/>
    <w:semiHidden/>
    <w:unhideWhenUsed/>
    <w:rsid w:val="00337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7308"/>
  </w:style>
  <w:style w:type="character" w:styleId="a7">
    <w:name w:val="page number"/>
    <w:basedOn w:val="a0"/>
    <w:uiPriority w:val="99"/>
    <w:semiHidden/>
    <w:unhideWhenUsed/>
    <w:rsid w:val="00337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37</TotalTime>
  <Pages>5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ZaharovaEA</cp:lastModifiedBy>
  <cp:revision>3</cp:revision>
  <dcterms:created xsi:type="dcterms:W3CDTF">2019-12-24T05:07:00Z</dcterms:created>
  <dcterms:modified xsi:type="dcterms:W3CDTF">2019-12-26T06:45:00Z</dcterms:modified>
</cp:coreProperties>
</file>